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37F553" w14:textId="77777777" w:rsidR="00436448" w:rsidRDefault="00436448" w:rsidP="0043644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BAYLY</w:t>
      </w:r>
      <w:r>
        <w:rPr>
          <w:rFonts w:cs="Times New Roman"/>
          <w:szCs w:val="24"/>
        </w:rPr>
        <w:t xml:space="preserve">        (fl.1485)</w:t>
      </w:r>
    </w:p>
    <w:p w14:paraId="1DCB2B30" w14:textId="77777777" w:rsidR="00436448" w:rsidRDefault="00436448" w:rsidP="00436448">
      <w:pPr>
        <w:pStyle w:val="NoSpacing"/>
        <w:rPr>
          <w:rFonts w:cs="Times New Roman"/>
          <w:szCs w:val="24"/>
        </w:rPr>
      </w:pPr>
    </w:p>
    <w:p w14:paraId="16448AD9" w14:textId="77777777" w:rsidR="00436448" w:rsidRDefault="00436448" w:rsidP="00436448">
      <w:pPr>
        <w:pStyle w:val="NoSpacing"/>
        <w:rPr>
          <w:rFonts w:cs="Times New Roman"/>
          <w:szCs w:val="24"/>
        </w:rPr>
      </w:pPr>
    </w:p>
    <w:p w14:paraId="5E8F5DB7" w14:textId="77777777" w:rsidR="00436448" w:rsidRDefault="00436448" w:rsidP="0043644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Apr.1485</w:t>
      </w:r>
      <w:r>
        <w:rPr>
          <w:rFonts w:cs="Times New Roman"/>
          <w:szCs w:val="24"/>
        </w:rPr>
        <w:tab/>
        <w:t>He was a juror on the inquisition post mortem held in Babraham,</w:t>
      </w:r>
    </w:p>
    <w:p w14:paraId="3D0B247D" w14:textId="77777777" w:rsidR="00436448" w:rsidRDefault="00436448" w:rsidP="0043644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Cambridgeshire, into lands of Isabella Bourchier, Countess of Essex(q.v.).</w:t>
      </w:r>
    </w:p>
    <w:p w14:paraId="6F8399E3" w14:textId="77777777" w:rsidR="00436448" w:rsidRDefault="00436448" w:rsidP="00436448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Post Mortem 1 Edward V to Richard III, vol.XXV </w:t>
      </w:r>
    </w:p>
    <w:p w14:paraId="26B3886F" w14:textId="77777777" w:rsidR="00436448" w:rsidRDefault="00436448" w:rsidP="00436448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p.136)</w:t>
      </w:r>
    </w:p>
    <w:p w14:paraId="761F8BDD" w14:textId="77777777" w:rsidR="00C80EF7" w:rsidRDefault="00C80EF7" w:rsidP="00C80EF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Jun.</w:t>
      </w:r>
      <w:r>
        <w:rPr>
          <w:rFonts w:cs="Times New Roman"/>
          <w:szCs w:val="24"/>
        </w:rPr>
        <w:tab/>
        <w:t>1485</w:t>
      </w:r>
      <w:r>
        <w:rPr>
          <w:rFonts w:cs="Times New Roman"/>
          <w:szCs w:val="24"/>
        </w:rPr>
        <w:tab/>
        <w:t>He was a juror on the inquisition virtute officii held in Babraham,</w:t>
      </w:r>
    </w:p>
    <w:p w14:paraId="334591CD" w14:textId="77777777" w:rsidR="00C80EF7" w:rsidRDefault="00C80EF7" w:rsidP="00C80EF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Cambridgeshire, into lands of John Wykes(q.v.).</w:t>
      </w:r>
    </w:p>
    <w:p w14:paraId="0EF72A56" w14:textId="77777777" w:rsidR="00C80EF7" w:rsidRDefault="00C80EF7" w:rsidP="00C80EF7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Post Mortem 1 Edward V to Richard III, vol.XXV </w:t>
      </w:r>
    </w:p>
    <w:p w14:paraId="3B1FD5F2" w14:textId="77777777" w:rsidR="00C80EF7" w:rsidRDefault="00C80EF7" w:rsidP="00C80EF7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pp.151-2)</w:t>
      </w:r>
    </w:p>
    <w:p w14:paraId="5085E49D" w14:textId="77777777" w:rsidR="00436448" w:rsidRDefault="00436448" w:rsidP="00436448">
      <w:pPr>
        <w:pStyle w:val="NoSpacing"/>
        <w:rPr>
          <w:rFonts w:eastAsia="Times New Roman" w:cs="Times New Roman"/>
          <w:szCs w:val="24"/>
        </w:rPr>
      </w:pPr>
    </w:p>
    <w:p w14:paraId="3BA03027" w14:textId="77777777" w:rsidR="00436448" w:rsidRDefault="00436448" w:rsidP="00436448">
      <w:pPr>
        <w:pStyle w:val="NoSpacing"/>
        <w:rPr>
          <w:rFonts w:eastAsia="Times New Roman" w:cs="Times New Roman"/>
          <w:szCs w:val="24"/>
        </w:rPr>
      </w:pPr>
    </w:p>
    <w:p w14:paraId="0B642F33" w14:textId="77777777" w:rsidR="00436448" w:rsidRDefault="00436448" w:rsidP="00436448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15 October 2023</w:t>
      </w:r>
    </w:p>
    <w:p w14:paraId="3F9CEC93" w14:textId="543F7DEF" w:rsidR="00C80EF7" w:rsidRDefault="00C80EF7" w:rsidP="00436448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20 February 2026</w:t>
      </w:r>
    </w:p>
    <w:p w14:paraId="57E9BE9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995CC3" w14:textId="77777777" w:rsidR="00066F77" w:rsidRDefault="00066F77" w:rsidP="009139A6">
      <w:r>
        <w:separator/>
      </w:r>
    </w:p>
  </w:endnote>
  <w:endnote w:type="continuationSeparator" w:id="0">
    <w:p w14:paraId="00ECC7DB" w14:textId="77777777" w:rsidR="00066F77" w:rsidRDefault="00066F7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4CAA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CDC0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2A61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45FD10" w14:textId="77777777" w:rsidR="00066F77" w:rsidRDefault="00066F77" w:rsidP="009139A6">
      <w:r>
        <w:separator/>
      </w:r>
    </w:p>
  </w:footnote>
  <w:footnote w:type="continuationSeparator" w:id="0">
    <w:p w14:paraId="0B1D4A81" w14:textId="77777777" w:rsidR="00066F77" w:rsidRDefault="00066F7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9522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867F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BBBE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6448"/>
    <w:rsid w:val="000666E0"/>
    <w:rsid w:val="00066F77"/>
    <w:rsid w:val="002510B7"/>
    <w:rsid w:val="00436448"/>
    <w:rsid w:val="005C130B"/>
    <w:rsid w:val="00826F5C"/>
    <w:rsid w:val="009139A6"/>
    <w:rsid w:val="009448BB"/>
    <w:rsid w:val="00947624"/>
    <w:rsid w:val="00996AE5"/>
    <w:rsid w:val="00A3176C"/>
    <w:rsid w:val="00AE65F8"/>
    <w:rsid w:val="00BA00AB"/>
    <w:rsid w:val="00C80EF7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FB443D"/>
  <w15:chartTrackingRefBased/>
  <w15:docId w15:val="{8568B2BA-A735-43C2-9314-FAEEBC3AD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97</Words>
  <Characters>518</Characters>
  <Application>Microsoft Office Word</Application>
  <DocSecurity>0</DocSecurity>
  <Lines>15</Lines>
  <Paragraphs>11</Paragraphs>
  <ScaleCrop>false</ScaleCrop>
  <Company/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2023-10-15T19:33:00Z</dcterms:created>
  <dcterms:modified xsi:type="dcterms:W3CDTF">2026-02-20T12:00:00Z</dcterms:modified>
</cp:coreProperties>
</file>